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27C59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JOLYFF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53922C5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Burgh in the Marsh, Lincolnshire. Litster.</w:t>
      </w:r>
    </w:p>
    <w:p w14:paraId="3BF7C180" w14:textId="77777777" w:rsidR="00346037" w:rsidRDefault="00346037" w:rsidP="00346037">
      <w:pPr>
        <w:rPr>
          <w:rFonts w:ascii="Times New Roman" w:hAnsi="Times New Roman" w:cs="Times New Roman"/>
        </w:rPr>
      </w:pPr>
    </w:p>
    <w:p w14:paraId="2AC70E7D" w14:textId="77777777" w:rsidR="00346037" w:rsidRDefault="00346037" w:rsidP="00346037">
      <w:pPr>
        <w:rPr>
          <w:rFonts w:ascii="Times New Roman" w:hAnsi="Times New Roman" w:cs="Times New Roman"/>
        </w:rPr>
      </w:pPr>
    </w:p>
    <w:p w14:paraId="318393B9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Spert</w:t>
      </w:r>
      <w:proofErr w:type="spellEnd"/>
      <w:r>
        <w:rPr>
          <w:rFonts w:ascii="Times New Roman" w:hAnsi="Times New Roman" w:cs="Times New Roman"/>
        </w:rPr>
        <w:t>(q.v.) brought a plaint of debt against him, Thomas Edward</w:t>
      </w:r>
    </w:p>
    <w:p w14:paraId="1FC6F088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Hagworthingham</w:t>
      </w:r>
      <w:proofErr w:type="spellEnd"/>
      <w:r>
        <w:rPr>
          <w:rFonts w:ascii="Times New Roman" w:hAnsi="Times New Roman" w:cs="Times New Roman"/>
        </w:rPr>
        <w:t xml:space="preserve">, Lincolnshire(q.v.), Gregory </w:t>
      </w:r>
      <w:proofErr w:type="spellStart"/>
      <w:r>
        <w:rPr>
          <w:rFonts w:ascii="Times New Roman" w:hAnsi="Times New Roman" w:cs="Times New Roman"/>
        </w:rPr>
        <w:t>Donbyggyng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Colowe</w:t>
      </w:r>
      <w:proofErr w:type="spellEnd"/>
    </w:p>
    <w:p w14:paraId="2E066075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Grange(q.v.) and William </w:t>
      </w:r>
      <w:proofErr w:type="spellStart"/>
      <w:r>
        <w:rPr>
          <w:rFonts w:ascii="Times New Roman" w:hAnsi="Times New Roman" w:cs="Times New Roman"/>
        </w:rPr>
        <w:t>Dodworth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Lound</w:t>
      </w:r>
      <w:proofErr w:type="spellEnd"/>
      <w:r>
        <w:rPr>
          <w:rFonts w:ascii="Times New Roman" w:hAnsi="Times New Roman" w:cs="Times New Roman"/>
        </w:rPr>
        <w:t>, Nottinghamshire (q.v.).</w:t>
      </w:r>
    </w:p>
    <w:p w14:paraId="45AF342E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71B415" w14:textId="77777777" w:rsidR="00346037" w:rsidRDefault="00346037" w:rsidP="00346037">
      <w:pPr>
        <w:rPr>
          <w:rFonts w:ascii="Times New Roman" w:hAnsi="Times New Roman" w:cs="Times New Roman"/>
        </w:rPr>
      </w:pPr>
    </w:p>
    <w:p w14:paraId="3E166EA2" w14:textId="77777777" w:rsidR="00346037" w:rsidRDefault="00346037" w:rsidP="00346037">
      <w:pPr>
        <w:rPr>
          <w:rFonts w:ascii="Times New Roman" w:hAnsi="Times New Roman" w:cs="Times New Roman"/>
        </w:rPr>
      </w:pPr>
    </w:p>
    <w:p w14:paraId="7D9F10FE" w14:textId="77777777" w:rsidR="00346037" w:rsidRDefault="00346037" w:rsidP="0034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78969290" w14:textId="77777777" w:rsidR="006B2F86" w:rsidRPr="00E71FC3" w:rsidRDefault="003460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46CF7" w14:textId="77777777" w:rsidR="00346037" w:rsidRDefault="00346037" w:rsidP="00E71FC3">
      <w:r>
        <w:separator/>
      </w:r>
    </w:p>
  </w:endnote>
  <w:endnote w:type="continuationSeparator" w:id="0">
    <w:p w14:paraId="0DBEE4AF" w14:textId="77777777" w:rsidR="00346037" w:rsidRDefault="003460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09E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18E55" w14:textId="77777777" w:rsidR="00346037" w:rsidRDefault="00346037" w:rsidP="00E71FC3">
      <w:r>
        <w:separator/>
      </w:r>
    </w:p>
  </w:footnote>
  <w:footnote w:type="continuationSeparator" w:id="0">
    <w:p w14:paraId="55B6FE00" w14:textId="77777777" w:rsidR="00346037" w:rsidRDefault="003460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37"/>
    <w:rsid w:val="001A7C09"/>
    <w:rsid w:val="003460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8059C"/>
  <w15:chartTrackingRefBased/>
  <w15:docId w15:val="{EED5FAAB-3DB4-48A1-A7A7-7FFECC39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60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460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2019-01-25T20:56:00Z</dcterms:created>
  <dcterms:modified xsi:type="dcterms:W3CDTF">2019-01-25T20:56:00Z</dcterms:modified>
</cp:coreProperties>
</file>